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90C581" w14:textId="77777777" w:rsidR="00F25880" w:rsidRDefault="00F25880" w:rsidP="00F25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MEAUTIS</w:t>
      </w:r>
      <w:r>
        <w:rPr>
          <w:rFonts w:cs="Times New Roman"/>
          <w:szCs w:val="24"/>
        </w:rPr>
        <w:t xml:space="preserve">       (fl.1490)</w:t>
      </w:r>
    </w:p>
    <w:p w14:paraId="49F5A6D3" w14:textId="77777777" w:rsidR="00F25880" w:rsidRDefault="00F25880" w:rsidP="00F25880">
      <w:pPr>
        <w:pStyle w:val="NoSpacing"/>
        <w:rPr>
          <w:rFonts w:cs="Times New Roman"/>
          <w:szCs w:val="24"/>
        </w:rPr>
      </w:pPr>
    </w:p>
    <w:p w14:paraId="700DD8FF" w14:textId="77777777" w:rsidR="00F25880" w:rsidRDefault="00F25880" w:rsidP="00F25880">
      <w:pPr>
        <w:pStyle w:val="NoSpacing"/>
        <w:rPr>
          <w:rFonts w:cs="Times New Roman"/>
          <w:szCs w:val="24"/>
        </w:rPr>
      </w:pPr>
    </w:p>
    <w:p w14:paraId="5E4AA180" w14:textId="77777777" w:rsidR="00F25880" w:rsidRDefault="00F25880" w:rsidP="00F25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Jun.1490</w:t>
      </w:r>
      <w:r>
        <w:rPr>
          <w:rFonts w:cs="Times New Roman"/>
          <w:szCs w:val="24"/>
        </w:rPr>
        <w:tab/>
        <w:t>He was granted the office of one of the King’s secretaries in the French tongue.</w:t>
      </w:r>
    </w:p>
    <w:p w14:paraId="702296DF" w14:textId="77777777" w:rsidR="00F25880" w:rsidRDefault="00F25880" w:rsidP="00F25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1485-94 p.312)</w:t>
      </w:r>
    </w:p>
    <w:p w14:paraId="7A02CE03" w14:textId="77777777" w:rsidR="00F25880" w:rsidRDefault="00F25880" w:rsidP="00F25880">
      <w:pPr>
        <w:pStyle w:val="NoSpacing"/>
        <w:rPr>
          <w:rFonts w:cs="Times New Roman"/>
          <w:szCs w:val="24"/>
        </w:rPr>
      </w:pPr>
    </w:p>
    <w:p w14:paraId="58A64399" w14:textId="77777777" w:rsidR="00F25880" w:rsidRDefault="00F25880" w:rsidP="00F25880">
      <w:pPr>
        <w:pStyle w:val="NoSpacing"/>
        <w:rPr>
          <w:rFonts w:cs="Times New Roman"/>
          <w:szCs w:val="24"/>
        </w:rPr>
      </w:pPr>
    </w:p>
    <w:p w14:paraId="7D7C1DD1" w14:textId="77777777" w:rsidR="00F25880" w:rsidRDefault="00F25880" w:rsidP="00F25880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fldChar w:fldCharType="begin"/>
      </w:r>
      <w:r>
        <w:rPr>
          <w:rFonts w:cs="Times New Roman"/>
          <w:szCs w:val="24"/>
        </w:rPr>
        <w:instrText xml:space="preserve"> DATE \@ "d MMMM yyyy" </w:instrText>
      </w:r>
      <w:r>
        <w:rPr>
          <w:rFonts w:cs="Times New Roman"/>
          <w:szCs w:val="24"/>
        </w:rPr>
        <w:fldChar w:fldCharType="separate"/>
      </w:r>
      <w:r>
        <w:rPr>
          <w:rFonts w:cs="Times New Roman"/>
          <w:noProof/>
          <w:szCs w:val="24"/>
        </w:rPr>
        <w:t>16 March 2025</w:t>
      </w:r>
      <w:r>
        <w:rPr>
          <w:rFonts w:cs="Times New Roman"/>
          <w:szCs w:val="24"/>
        </w:rPr>
        <w:fldChar w:fldCharType="end"/>
      </w:r>
    </w:p>
    <w:p w14:paraId="34AC908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0064F" w14:textId="77777777" w:rsidR="00F25880" w:rsidRDefault="00F25880" w:rsidP="009139A6">
      <w:r>
        <w:separator/>
      </w:r>
    </w:p>
  </w:endnote>
  <w:endnote w:type="continuationSeparator" w:id="0">
    <w:p w14:paraId="4A9CCBDE" w14:textId="77777777" w:rsidR="00F25880" w:rsidRDefault="00F2588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437A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E6B8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5AB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28B611" w14:textId="77777777" w:rsidR="00F25880" w:rsidRDefault="00F25880" w:rsidP="009139A6">
      <w:r>
        <w:separator/>
      </w:r>
    </w:p>
  </w:footnote>
  <w:footnote w:type="continuationSeparator" w:id="0">
    <w:p w14:paraId="50D3F982" w14:textId="77777777" w:rsidR="00F25880" w:rsidRDefault="00F2588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DB5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52F0E2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78D6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5880"/>
    <w:rsid w:val="000666E0"/>
    <w:rsid w:val="002510B7"/>
    <w:rsid w:val="00270799"/>
    <w:rsid w:val="005C130B"/>
    <w:rsid w:val="00801AE0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25880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98A637"/>
  <w15:chartTrackingRefBased/>
  <w15:docId w15:val="{20589669-8E38-482A-86A0-09BF29424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2025-03-16T21:31:00Z</dcterms:created>
  <dcterms:modified xsi:type="dcterms:W3CDTF">2025-03-16T21:32:00Z</dcterms:modified>
</cp:coreProperties>
</file>